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8F167" w14:textId="77777777" w:rsidR="00E53039" w:rsidRPr="00690BA6" w:rsidRDefault="00E53039" w:rsidP="00E5303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Willian GODESWAYN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6A20012" w14:textId="77777777" w:rsidR="00E53039" w:rsidRDefault="00E53039" w:rsidP="00E530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5FE96B8F" w14:textId="77777777" w:rsidR="00E53039" w:rsidRDefault="00E53039" w:rsidP="00E530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D02F8F" w14:textId="77777777" w:rsidR="00E53039" w:rsidRDefault="00E53039" w:rsidP="00E530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BD35ED" w14:textId="77777777" w:rsidR="00E53039" w:rsidRDefault="00E53039" w:rsidP="00E5303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46CA88AF" w14:textId="77777777" w:rsidR="00E53039" w:rsidRDefault="00E53039" w:rsidP="00E53039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m.4,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2EA7544" w14:textId="77777777" w:rsidR="00E53039" w:rsidRDefault="00E53039" w:rsidP="00E53039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57A1ADC9" w14:textId="77777777" w:rsidR="00E53039" w:rsidRDefault="00E53039" w:rsidP="00E5303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094CA10" w14:textId="77777777" w:rsidR="00E53039" w:rsidRDefault="00E53039" w:rsidP="00E5303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718C40C" w14:textId="77777777" w:rsidR="00E53039" w:rsidRDefault="00E53039" w:rsidP="00E5303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26 March 2021</w:t>
      </w:r>
    </w:p>
    <w:p w14:paraId="49341EE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05DBF8" w14:textId="77777777" w:rsidR="00E53039" w:rsidRDefault="00E53039" w:rsidP="009139A6">
      <w:r>
        <w:separator/>
      </w:r>
    </w:p>
  </w:endnote>
  <w:endnote w:type="continuationSeparator" w:id="0">
    <w:p w14:paraId="4FB3F0E4" w14:textId="77777777" w:rsidR="00E53039" w:rsidRDefault="00E530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C4E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8FAC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ED4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92EA52" w14:textId="77777777" w:rsidR="00E53039" w:rsidRDefault="00E53039" w:rsidP="009139A6">
      <w:r>
        <w:separator/>
      </w:r>
    </w:p>
  </w:footnote>
  <w:footnote w:type="continuationSeparator" w:id="0">
    <w:p w14:paraId="58B65F3A" w14:textId="77777777" w:rsidR="00E53039" w:rsidRDefault="00E530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F92B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C9D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2E52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039"/>
    <w:rsid w:val="000666E0"/>
    <w:rsid w:val="002510B7"/>
    <w:rsid w:val="005C130B"/>
    <w:rsid w:val="00826F5C"/>
    <w:rsid w:val="009139A6"/>
    <w:rsid w:val="009448BB"/>
    <w:rsid w:val="00A3176C"/>
    <w:rsid w:val="00BA00AB"/>
    <w:rsid w:val="00E5303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A5CE8"/>
  <w15:chartTrackingRefBased/>
  <w15:docId w15:val="{5C61F737-B234-4D3B-AC50-AE8901E45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2021-04-03T20:23:00Z</dcterms:created>
  <dcterms:modified xsi:type="dcterms:W3CDTF">2021-04-03T20:23:00Z</dcterms:modified>
</cp:coreProperties>
</file>